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1873B6" w14:textId="1B113EE3" w:rsidR="00535962" w:rsidRPr="00F7167E" w:rsidRDefault="00056BB9"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69798D56" wp14:editId="605547BF">
            <wp:simplePos x="0" y="0"/>
            <wp:positionH relativeFrom="column">
              <wp:posOffset>4133850</wp:posOffset>
            </wp:positionH>
            <wp:positionV relativeFrom="paragraph">
              <wp:posOffset>-607695</wp:posOffset>
            </wp:positionV>
            <wp:extent cx="746125" cy="74358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743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3C488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0D4BC8" wp14:editId="7FA650BE">
                <wp:simplePos x="0" y="0"/>
                <wp:positionH relativeFrom="column">
                  <wp:posOffset>-238125</wp:posOffset>
                </wp:positionH>
                <wp:positionV relativeFrom="paragraph">
                  <wp:posOffset>-295275</wp:posOffset>
                </wp:positionV>
                <wp:extent cx="1828800" cy="963930"/>
                <wp:effectExtent l="0" t="0" r="0" b="762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963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AF3DA61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0793D9AE" wp14:editId="6D6CE20F">
                                      <wp:extent cx="1432392" cy="505966"/>
                                      <wp:effectExtent l="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432392" cy="5059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0D4BC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8.75pt;margin-top:-23.25pt;width:2in;height:75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AF3DA61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0793D9AE" wp14:editId="6D6CE20F">
                                <wp:extent cx="1432392" cy="505966"/>
                                <wp:effectExtent l="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32392" cy="5059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5E22F2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0AFC9BE2" wp14:editId="7A03A015">
                <wp:simplePos x="0" y="0"/>
                <wp:positionH relativeFrom="column">
                  <wp:posOffset>7053580</wp:posOffset>
                </wp:positionH>
                <wp:positionV relativeFrom="paragraph">
                  <wp:posOffset>-594995</wp:posOffset>
                </wp:positionV>
                <wp:extent cx="1949450" cy="802640"/>
                <wp:effectExtent l="5080" t="5080" r="7620" b="1143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9450" cy="8026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2C5615F" w14:textId="5F97DF10" w:rsidR="006B202F" w:rsidRPr="00535962" w:rsidRDefault="003267B5" w:rsidP="006B202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5815B8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 w:rsidR="0083188A" w:rsidRPr="0083188A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015782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83188A" w:rsidRPr="0083188A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015782">
                                      <w:rPr>
                                        <w:rStyle w:val="Style2"/>
                                      </w:rPr>
                                      <w:t>01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19149FD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FC9BE2" id="Group 21" o:spid="_x0000_s1027" style="position:absolute;margin-left:555.4pt;margin-top:-46.85pt;width:153.5pt;height:63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2C5615F" w14:textId="5F97DF10" w:rsidR="006B202F" w:rsidRPr="00535962" w:rsidRDefault="003267B5" w:rsidP="006B202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5815B8">
                                <w:rPr>
                                  <w:rStyle w:val="Style2"/>
                                </w:rPr>
                                <w:t>CP</w:t>
                              </w:r>
                              <w:r w:rsidR="0083188A" w:rsidRPr="0083188A">
                                <w:rPr>
                                  <w:rStyle w:val="Style2"/>
                                </w:rPr>
                                <w:t>-202</w:t>
                              </w:r>
                              <w:r w:rsidR="00015782">
                                <w:rPr>
                                  <w:rStyle w:val="Style2"/>
                                </w:rPr>
                                <w:t>5</w:t>
                              </w:r>
                              <w:r w:rsidR="0083188A" w:rsidRPr="0083188A">
                                <w:rPr>
                                  <w:rStyle w:val="Style2"/>
                                </w:rPr>
                                <w:t>-00</w:t>
                              </w:r>
                              <w:r w:rsidR="00015782">
                                <w:rPr>
                                  <w:rStyle w:val="Style2"/>
                                </w:rPr>
                                <w:t>01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19149FD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5E22F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CB4DD50" wp14:editId="619B139D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4445" b="18415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F4DF41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B4DD50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6AF4DF41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161BC40B" w14:textId="77777777" w:rsidR="00535962" w:rsidRPr="00535962" w:rsidRDefault="005E22F2" w:rsidP="00535962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4C47CD" wp14:editId="2A6B4E2E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2753360" cy="418465"/>
                <wp:effectExtent l="0" t="0" r="8890" b="63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3360" cy="418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76B08041" w14:textId="77777777" w:rsidR="002E1412" w:rsidRPr="002E1412" w:rsidRDefault="00E85312" w:rsidP="00E85312">
                                <w:pPr>
                                  <w:rPr>
                                    <w:lang w:val="es-ES_tradnl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>DIRECCION GENERAL DE IMPUESTOS INTERNOS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4C47CD" id="Text Box 16" o:spid="_x0000_s1033" type="#_x0000_t202" style="position:absolute;margin-left:246.1pt;margin-top:2.3pt;width:216.8pt;height:32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76B08041" w14:textId="77777777" w:rsidR="002E1412" w:rsidRPr="002E1412" w:rsidRDefault="00E85312" w:rsidP="00E85312">
                          <w:pPr>
                            <w:rPr>
                              <w:lang w:val="es-ES_tradnl"/>
                            </w:rPr>
                          </w:pPr>
                          <w:r>
                            <w:rPr>
                              <w:rStyle w:val="Style6"/>
                            </w:rPr>
                            <w:t>DIRECCION GENERAL DE IMPUESTOS INTERNOS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1A2F1DB" wp14:editId="132552C7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762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699116" w14:textId="77777777" w:rsidR="0026335F" w:rsidRPr="0026335F" w:rsidRDefault="0001578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A2F1DB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" filled="f" stroked="f">
                <v:textbox>
                  <w:txbxContent>
                    <w:p w14:paraId="4E699116" w14:textId="77777777" w:rsidR="0026335F" w:rsidRPr="0026335F" w:rsidRDefault="0001578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23C9E70" w14:textId="77777777" w:rsidR="00535962" w:rsidRDefault="005E22F2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9E54548" wp14:editId="0B9F9C59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3175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91635C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E54548"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Ffc/sd0AAAAKAQAADwAAAGRycy9k&#10;b3ducmV2LnhtbEyPwU7DMAyG70i8Q2QkLoilQLe1pekESCCuG3sAt/Xaisapmmzt3h7vxE625U+/&#10;P+eb2fbqRKPvHBt4WkSgiCtXd9wY2P98PiagfECusXdMBs7kYVPc3uSY1W7iLZ12oVESwj5DA20I&#10;Q6a1r1qy6BduIJbdwY0Wg4xjo+sRJwm3vX6OopW22LFcaHGgj5aq393RGjh8Tw/LdCq/wn69jVfv&#10;2K1Ldzbm/m5+ewUVaA7/MFz0RR0KcSrdkWuvegPxMk4FNfCSShUgTS5NKWSUxKCLXF+/UPwB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Ffc/sd0AAAAKAQAADwAAAAAAAAAAAAAAAABR&#10;BAAAZHJzL2Rvd25yZXYueG1sUEsFBgAAAAAEAAQA8wAAAFsFAAAAAA==&#10;" stroked="f">
                <v:textbox>
                  <w:txbxContent>
                    <w:p w14:paraId="0891635C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53DB6DC" wp14:editId="2B9CD610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6839B9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9588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79588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79588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 w:rsidRP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79588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3DB6DC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516839B9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795886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795886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795886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55C91" w:rsidRP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795886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A97115A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0816D82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0052D67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4FA5C97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13BEC52A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eGrid"/>
        <w:tblW w:w="13858" w:type="dxa"/>
        <w:tblLayout w:type="fixed"/>
        <w:tblLook w:val="01E0" w:firstRow="1" w:lastRow="1" w:firstColumn="1" w:lastColumn="1" w:noHBand="0" w:noVBand="0"/>
      </w:tblPr>
      <w:tblGrid>
        <w:gridCol w:w="1101"/>
        <w:gridCol w:w="4394"/>
        <w:gridCol w:w="1417"/>
        <w:gridCol w:w="1418"/>
        <w:gridCol w:w="5528"/>
      </w:tblGrid>
      <w:tr w:rsidR="001030C5" w:rsidRPr="006E45AC" w14:paraId="677AB723" w14:textId="77777777" w:rsidTr="00624E11">
        <w:trPr>
          <w:trHeight w:val="482"/>
        </w:trPr>
        <w:tc>
          <w:tcPr>
            <w:tcW w:w="1101" w:type="dxa"/>
            <w:vAlign w:val="center"/>
          </w:tcPr>
          <w:p w14:paraId="189EA217" w14:textId="77777777" w:rsidR="001030C5" w:rsidRPr="006E45AC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4394" w:type="dxa"/>
            <w:vAlign w:val="center"/>
          </w:tcPr>
          <w:p w14:paraId="18BD034D" w14:textId="77777777" w:rsidR="001030C5" w:rsidRPr="006E45AC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26345212" w14:textId="77777777" w:rsidR="001030C5" w:rsidRPr="006E45AC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03D4D8E" w14:textId="77777777" w:rsidR="001030C5" w:rsidRPr="006E45AC" w:rsidRDefault="001030C5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0AD52020" w14:textId="77777777" w:rsidR="001030C5" w:rsidRPr="00B55C91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FootnoteReferenc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5528" w:type="dxa"/>
            <w:vAlign w:val="center"/>
          </w:tcPr>
          <w:p w14:paraId="2D3E0F71" w14:textId="77777777" w:rsidR="001030C5" w:rsidRPr="006E45AC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FootnoteReference"/>
                <w:rFonts w:ascii="Arial" w:hAnsi="Arial" w:cs="Arial"/>
                <w:b/>
                <w:sz w:val="22"/>
              </w:rPr>
              <w:footnoteReference w:id="2"/>
            </w:r>
          </w:p>
          <w:p w14:paraId="40E33526" w14:textId="77777777" w:rsidR="001030C5" w:rsidRPr="006E45AC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1030C5" w:rsidRPr="006E45AC" w14:paraId="56D490F7" w14:textId="77777777" w:rsidTr="00624E11">
        <w:tc>
          <w:tcPr>
            <w:tcW w:w="1101" w:type="dxa"/>
          </w:tcPr>
          <w:p w14:paraId="69D0ACBA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057F54CF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  <w:p w14:paraId="00E538A2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74BA5180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AD5939D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5E8CB3A4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</w:tr>
      <w:tr w:rsidR="001030C5" w:rsidRPr="006E45AC" w14:paraId="1B6B6B17" w14:textId="77777777" w:rsidTr="00624E11">
        <w:tc>
          <w:tcPr>
            <w:tcW w:w="1101" w:type="dxa"/>
          </w:tcPr>
          <w:p w14:paraId="33CA2D45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6E378C3A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  <w:p w14:paraId="640B76F1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26DEEEB8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178C349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20E8BB70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</w:tr>
      <w:tr w:rsidR="001030C5" w:rsidRPr="006E45AC" w14:paraId="75A5B259" w14:textId="77777777" w:rsidTr="00624E11">
        <w:tc>
          <w:tcPr>
            <w:tcW w:w="1101" w:type="dxa"/>
          </w:tcPr>
          <w:p w14:paraId="02F81C10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035948F7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  <w:p w14:paraId="1350D339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1EC3F19D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E18DC4D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7AC86A5F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</w:tr>
      <w:tr w:rsidR="001030C5" w:rsidRPr="006E45AC" w14:paraId="34F971B1" w14:textId="77777777" w:rsidTr="00624E11">
        <w:tc>
          <w:tcPr>
            <w:tcW w:w="1101" w:type="dxa"/>
          </w:tcPr>
          <w:p w14:paraId="70B7F9A3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5CF0E56A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  <w:p w14:paraId="209DEF72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65F7BD61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C2931B0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03642C05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</w:tr>
      <w:tr w:rsidR="001030C5" w:rsidRPr="006E45AC" w14:paraId="36341119" w14:textId="77777777" w:rsidTr="00624E11">
        <w:tc>
          <w:tcPr>
            <w:tcW w:w="1101" w:type="dxa"/>
          </w:tcPr>
          <w:p w14:paraId="608B5DC7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5D998A43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  <w:p w14:paraId="665A068D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26BA43BD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2C56E72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7B2ADB82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</w:tr>
      <w:tr w:rsidR="001030C5" w:rsidRPr="006E45AC" w14:paraId="1CBE3AD0" w14:textId="77777777" w:rsidTr="00624E11">
        <w:trPr>
          <w:trHeight w:val="415"/>
        </w:trPr>
        <w:tc>
          <w:tcPr>
            <w:tcW w:w="1101" w:type="dxa"/>
          </w:tcPr>
          <w:p w14:paraId="0680C420" w14:textId="77777777" w:rsidR="001030C5" w:rsidRPr="006E45AC" w:rsidRDefault="001030C5" w:rsidP="003805A6"/>
        </w:tc>
        <w:tc>
          <w:tcPr>
            <w:tcW w:w="4394" w:type="dxa"/>
          </w:tcPr>
          <w:p w14:paraId="14F0C383" w14:textId="77777777" w:rsidR="001030C5" w:rsidRPr="006E45AC" w:rsidRDefault="001030C5" w:rsidP="003805A6"/>
        </w:tc>
        <w:tc>
          <w:tcPr>
            <w:tcW w:w="1417" w:type="dxa"/>
          </w:tcPr>
          <w:p w14:paraId="738941CB" w14:textId="77777777" w:rsidR="001030C5" w:rsidRPr="006E45AC" w:rsidRDefault="001030C5" w:rsidP="003805A6"/>
        </w:tc>
        <w:tc>
          <w:tcPr>
            <w:tcW w:w="1418" w:type="dxa"/>
          </w:tcPr>
          <w:p w14:paraId="73ADF457" w14:textId="77777777" w:rsidR="001030C5" w:rsidRPr="006E45AC" w:rsidRDefault="001030C5" w:rsidP="003805A6"/>
        </w:tc>
        <w:tc>
          <w:tcPr>
            <w:tcW w:w="5528" w:type="dxa"/>
          </w:tcPr>
          <w:p w14:paraId="7383A783" w14:textId="77777777" w:rsidR="001030C5" w:rsidRPr="006E45AC" w:rsidRDefault="001030C5" w:rsidP="003805A6"/>
        </w:tc>
      </w:tr>
      <w:tr w:rsidR="001030C5" w:rsidRPr="006E45AC" w14:paraId="273695FC" w14:textId="77777777" w:rsidTr="00624E11">
        <w:trPr>
          <w:trHeight w:val="373"/>
        </w:trPr>
        <w:tc>
          <w:tcPr>
            <w:tcW w:w="1101" w:type="dxa"/>
          </w:tcPr>
          <w:p w14:paraId="48E2F888" w14:textId="77777777" w:rsidR="001030C5" w:rsidRPr="006E45AC" w:rsidRDefault="001030C5" w:rsidP="003805A6"/>
        </w:tc>
        <w:tc>
          <w:tcPr>
            <w:tcW w:w="4394" w:type="dxa"/>
          </w:tcPr>
          <w:p w14:paraId="4665515F" w14:textId="77777777" w:rsidR="001030C5" w:rsidRPr="006E45AC" w:rsidRDefault="001030C5" w:rsidP="003805A6"/>
        </w:tc>
        <w:tc>
          <w:tcPr>
            <w:tcW w:w="1417" w:type="dxa"/>
          </w:tcPr>
          <w:p w14:paraId="37EF8CCB" w14:textId="77777777" w:rsidR="001030C5" w:rsidRPr="006E45AC" w:rsidRDefault="001030C5" w:rsidP="003805A6"/>
        </w:tc>
        <w:tc>
          <w:tcPr>
            <w:tcW w:w="1418" w:type="dxa"/>
          </w:tcPr>
          <w:p w14:paraId="7BF91512" w14:textId="77777777" w:rsidR="001030C5" w:rsidRPr="006E45AC" w:rsidRDefault="001030C5" w:rsidP="003805A6"/>
        </w:tc>
        <w:tc>
          <w:tcPr>
            <w:tcW w:w="5528" w:type="dxa"/>
          </w:tcPr>
          <w:p w14:paraId="1DAA3EC4" w14:textId="77777777" w:rsidR="001030C5" w:rsidRPr="006E45AC" w:rsidRDefault="001030C5" w:rsidP="003805A6"/>
        </w:tc>
      </w:tr>
    </w:tbl>
    <w:p w14:paraId="7424A189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3C55FF6D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4A34DFC6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3F7B9F" w14:textId="77777777" w:rsidR="009B42B9" w:rsidRDefault="009B42B9" w:rsidP="001007E7">
      <w:pPr>
        <w:spacing w:after="0" w:line="240" w:lineRule="auto"/>
      </w:pPr>
      <w:r>
        <w:separator/>
      </w:r>
    </w:p>
  </w:endnote>
  <w:endnote w:type="continuationSeparator" w:id="0">
    <w:p w14:paraId="664C54ED" w14:textId="77777777" w:rsidR="009B42B9" w:rsidRDefault="009B42B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70B11C" w14:textId="77777777" w:rsidR="00ED462C" w:rsidRDefault="00ED46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439268" w14:textId="77777777" w:rsidR="001007E7" w:rsidRDefault="005E22F2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578479" wp14:editId="6B82005A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18415" b="762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F6D495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74631E6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2AF4E8E6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09776B5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57847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3BF6D495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74631E6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2AF4E8E6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09776B5" w14:textId="77777777" w:rsidR="00807015" w:rsidRDefault="00807015"/>
                </w:txbxContent>
              </v:textbox>
            </v:shape>
          </w:pict>
        </mc:Fallback>
      </mc:AlternateContent>
    </w:r>
  </w:p>
  <w:p w14:paraId="5A547B1E" w14:textId="77777777" w:rsidR="001007E7" w:rsidRDefault="005E22F2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547A33" wp14:editId="44E0D9F5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15875" b="1016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1D0ACC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5547A33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431D0ACC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4384" behindDoc="0" locked="0" layoutInCell="1" allowOverlap="1" wp14:anchorId="01166758" wp14:editId="53875E8E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60417D8" w14:textId="77777777" w:rsidR="00CA0E82" w:rsidRDefault="00CA0E82">
    <w:pPr>
      <w:pStyle w:val="Footer"/>
      <w:rPr>
        <w:rFonts w:ascii="Arial Narrow" w:hAnsi="Arial Narrow"/>
        <w:sz w:val="12"/>
      </w:rPr>
    </w:pPr>
  </w:p>
  <w:p w14:paraId="1613B388" w14:textId="77777777" w:rsidR="00CA0E82" w:rsidRDefault="00CA0E82">
    <w:pPr>
      <w:pStyle w:val="Footer"/>
      <w:rPr>
        <w:rFonts w:ascii="Arial Narrow" w:hAnsi="Arial Narrow"/>
        <w:sz w:val="12"/>
      </w:rPr>
    </w:pPr>
  </w:p>
  <w:p w14:paraId="0CDB17D7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C2E45C2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B8A049" w14:textId="77777777" w:rsidR="00ED462C" w:rsidRDefault="00ED46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CCE9DF" w14:textId="77777777" w:rsidR="009B42B9" w:rsidRDefault="009B42B9" w:rsidP="001007E7">
      <w:pPr>
        <w:spacing w:after="0" w:line="240" w:lineRule="auto"/>
      </w:pPr>
      <w:r>
        <w:separator/>
      </w:r>
    </w:p>
  </w:footnote>
  <w:footnote w:type="continuationSeparator" w:id="0">
    <w:p w14:paraId="2207CCDD" w14:textId="77777777" w:rsidR="009B42B9" w:rsidRDefault="009B42B9" w:rsidP="001007E7">
      <w:pPr>
        <w:spacing w:after="0" w:line="240" w:lineRule="auto"/>
      </w:pPr>
      <w:r>
        <w:continuationSeparator/>
      </w:r>
    </w:p>
  </w:footnote>
  <w:footnote w:id="1">
    <w:p w14:paraId="0B434149" w14:textId="77777777" w:rsidR="001030C5" w:rsidRPr="00B55C91" w:rsidRDefault="001030C5">
      <w:pPr>
        <w:pStyle w:val="FootnoteText"/>
        <w:rPr>
          <w:sz w:val="18"/>
          <w:lang w:val="es-DO"/>
        </w:rPr>
      </w:pPr>
      <w:r w:rsidRPr="006E45AC">
        <w:rPr>
          <w:rStyle w:val="FootnoteReference"/>
        </w:rPr>
        <w:footnoteRef/>
      </w:r>
      <w:r w:rsidRPr="00B55C91">
        <w:rPr>
          <w:sz w:val="18"/>
        </w:rPr>
        <w:t>Marcar con una x.</w:t>
      </w:r>
    </w:p>
  </w:footnote>
  <w:footnote w:id="2">
    <w:p w14:paraId="2E2C4857" w14:textId="77777777" w:rsidR="001030C5" w:rsidRPr="006E45AC" w:rsidRDefault="001030C5">
      <w:pPr>
        <w:pStyle w:val="FootnoteText"/>
        <w:rPr>
          <w:lang w:val="es-DO"/>
        </w:rPr>
      </w:pPr>
      <w:r w:rsidRPr="006E45AC">
        <w:rPr>
          <w:rStyle w:val="FootnoteReferenc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CCEB7B" w14:textId="77777777" w:rsidR="00ED462C" w:rsidRDefault="00ED46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3F0EA7" w14:textId="77777777" w:rsidR="00ED462C" w:rsidRDefault="00ED46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6A6C11" w14:textId="77777777" w:rsidR="00ED462C" w:rsidRDefault="00ED46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B0B"/>
    <w:rsid w:val="00015782"/>
    <w:rsid w:val="00023CA9"/>
    <w:rsid w:val="00034DD9"/>
    <w:rsid w:val="00045479"/>
    <w:rsid w:val="00056BB9"/>
    <w:rsid w:val="000F7312"/>
    <w:rsid w:val="001007E7"/>
    <w:rsid w:val="001020C0"/>
    <w:rsid w:val="001030C5"/>
    <w:rsid w:val="00134D4F"/>
    <w:rsid w:val="001463BC"/>
    <w:rsid w:val="00157600"/>
    <w:rsid w:val="00165C6B"/>
    <w:rsid w:val="00170EC5"/>
    <w:rsid w:val="00194FF2"/>
    <w:rsid w:val="001A3F92"/>
    <w:rsid w:val="001C2BD3"/>
    <w:rsid w:val="001E61DE"/>
    <w:rsid w:val="001E73F1"/>
    <w:rsid w:val="001F73A7"/>
    <w:rsid w:val="002003A9"/>
    <w:rsid w:val="002009A7"/>
    <w:rsid w:val="00253DBA"/>
    <w:rsid w:val="0026335F"/>
    <w:rsid w:val="002823F7"/>
    <w:rsid w:val="002E1412"/>
    <w:rsid w:val="002E6B9A"/>
    <w:rsid w:val="00314023"/>
    <w:rsid w:val="00317F2B"/>
    <w:rsid w:val="003267B5"/>
    <w:rsid w:val="00332B0B"/>
    <w:rsid w:val="00334E76"/>
    <w:rsid w:val="003C4888"/>
    <w:rsid w:val="003D160E"/>
    <w:rsid w:val="00410707"/>
    <w:rsid w:val="0042490F"/>
    <w:rsid w:val="004564FE"/>
    <w:rsid w:val="00462024"/>
    <w:rsid w:val="00466B9C"/>
    <w:rsid w:val="004863AC"/>
    <w:rsid w:val="004B73C1"/>
    <w:rsid w:val="004D45A8"/>
    <w:rsid w:val="00521233"/>
    <w:rsid w:val="00535962"/>
    <w:rsid w:val="005815B8"/>
    <w:rsid w:val="00587691"/>
    <w:rsid w:val="005A5833"/>
    <w:rsid w:val="005E22F2"/>
    <w:rsid w:val="00611A07"/>
    <w:rsid w:val="00624E11"/>
    <w:rsid w:val="0062592A"/>
    <w:rsid w:val="00626D0C"/>
    <w:rsid w:val="006506D0"/>
    <w:rsid w:val="00651E48"/>
    <w:rsid w:val="006709BC"/>
    <w:rsid w:val="0068717E"/>
    <w:rsid w:val="00691C64"/>
    <w:rsid w:val="006B202F"/>
    <w:rsid w:val="006B365D"/>
    <w:rsid w:val="006B742E"/>
    <w:rsid w:val="006D38F2"/>
    <w:rsid w:val="006E45AC"/>
    <w:rsid w:val="006F28AA"/>
    <w:rsid w:val="00721F4E"/>
    <w:rsid w:val="00725091"/>
    <w:rsid w:val="00780880"/>
    <w:rsid w:val="00795886"/>
    <w:rsid w:val="007B6F6F"/>
    <w:rsid w:val="007C1660"/>
    <w:rsid w:val="00806C78"/>
    <w:rsid w:val="00807015"/>
    <w:rsid w:val="00831319"/>
    <w:rsid w:val="0083188A"/>
    <w:rsid w:val="00845FCE"/>
    <w:rsid w:val="00850351"/>
    <w:rsid w:val="00861D16"/>
    <w:rsid w:val="00862F3E"/>
    <w:rsid w:val="008B3AE5"/>
    <w:rsid w:val="009B42B9"/>
    <w:rsid w:val="009C118A"/>
    <w:rsid w:val="00A16099"/>
    <w:rsid w:val="00A5155F"/>
    <w:rsid w:val="00A640BD"/>
    <w:rsid w:val="00AD7919"/>
    <w:rsid w:val="00AF4447"/>
    <w:rsid w:val="00B00171"/>
    <w:rsid w:val="00B02129"/>
    <w:rsid w:val="00B03F96"/>
    <w:rsid w:val="00B227FF"/>
    <w:rsid w:val="00B55C91"/>
    <w:rsid w:val="00B62EEF"/>
    <w:rsid w:val="00B97B51"/>
    <w:rsid w:val="00BA0007"/>
    <w:rsid w:val="00BA10B3"/>
    <w:rsid w:val="00BA79B3"/>
    <w:rsid w:val="00BC1D0C"/>
    <w:rsid w:val="00BC3380"/>
    <w:rsid w:val="00BC54C3"/>
    <w:rsid w:val="00BC61BD"/>
    <w:rsid w:val="00BD625A"/>
    <w:rsid w:val="00BE4CA7"/>
    <w:rsid w:val="00BF430B"/>
    <w:rsid w:val="00C013EE"/>
    <w:rsid w:val="00C078CB"/>
    <w:rsid w:val="00C22DBE"/>
    <w:rsid w:val="00C57BAD"/>
    <w:rsid w:val="00C66D08"/>
    <w:rsid w:val="00C97CE8"/>
    <w:rsid w:val="00CA0E82"/>
    <w:rsid w:val="00CA4661"/>
    <w:rsid w:val="00CE1355"/>
    <w:rsid w:val="00CE58A6"/>
    <w:rsid w:val="00CE67A3"/>
    <w:rsid w:val="00D02754"/>
    <w:rsid w:val="00D24FA7"/>
    <w:rsid w:val="00D64696"/>
    <w:rsid w:val="00D90D49"/>
    <w:rsid w:val="00DC5D96"/>
    <w:rsid w:val="00DD4F3E"/>
    <w:rsid w:val="00E124CB"/>
    <w:rsid w:val="00E13E55"/>
    <w:rsid w:val="00E356E0"/>
    <w:rsid w:val="00E81EFA"/>
    <w:rsid w:val="00E82D3B"/>
    <w:rsid w:val="00E85312"/>
    <w:rsid w:val="00EA40CE"/>
    <w:rsid w:val="00EA7406"/>
    <w:rsid w:val="00ED462C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;"/>
  <w14:docId w14:val="0A348B99"/>
  <w15:docId w15:val="{FCF6BF02-F22E-4585-8AC6-9BAB03FF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DefaultParagraphFont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DefaultParagraphFont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DefaultParagraphFont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DefaultParagraphFont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DefaultParagraphFont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DefaultParagraphFont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eGrid">
    <w:name w:val="Table Grid"/>
    <w:basedOn w:val="Table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45A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36B02-DCB8-4BA0-BC9E-235C6A459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2</TotalTime>
  <Pages>1</Pages>
  <Words>61</Words>
  <Characters>339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Willianny Arvelo Gil</cp:lastModifiedBy>
  <cp:revision>10</cp:revision>
  <cp:lastPrinted>2011-03-04T18:41:00Z</cp:lastPrinted>
  <dcterms:created xsi:type="dcterms:W3CDTF">2020-02-13T13:26:00Z</dcterms:created>
  <dcterms:modified xsi:type="dcterms:W3CDTF">2025-01-27T14:00:00Z</dcterms:modified>
</cp:coreProperties>
</file>